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77798C70" w:rsidR="00193115" w:rsidRPr="00973740" w:rsidRDefault="001A242F" w:rsidP="00DA5999">
            <w:r>
              <w:t>4</w:t>
            </w:r>
            <w:r w:rsidR="00B70E53">
              <w:t>39</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01DEE299" w:rsidR="00193115" w:rsidRPr="00A71D3F" w:rsidRDefault="009D4E49" w:rsidP="00DA5999">
            <w:r w:rsidRPr="009D4E49">
              <w:t>Backdating Tariff Changes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13322C6D" w:rsidR="00916C37" w:rsidRPr="00973740" w:rsidRDefault="00F709FF" w:rsidP="00DA5999">
            <w:r w:rsidRPr="00C55A89">
              <w:rPr>
                <w:sz w:val="24"/>
              </w:rPr>
              <w:t>Suppliers/</w:t>
            </w:r>
            <w:r>
              <w:rPr>
                <w:sz w:val="24"/>
              </w:rPr>
              <w:t xml:space="preserve"> </w:t>
            </w:r>
            <w:r w:rsidRPr="00C55A89">
              <w:rPr>
                <w:sz w:val="24"/>
              </w:rPr>
              <w:t>DNOs</w:t>
            </w:r>
            <w:r>
              <w:rPr>
                <w:sz w:val="24"/>
              </w:rPr>
              <w:t xml:space="preserve">/ </w:t>
            </w:r>
            <w:r w:rsidRPr="00C55A89">
              <w:rPr>
                <w:sz w:val="24"/>
              </w:rPr>
              <w:t>IDNOs</w:t>
            </w:r>
            <w:r>
              <w:rPr>
                <w:sz w:val="24"/>
              </w:rPr>
              <w:t xml:space="preserve">/ </w:t>
            </w:r>
            <w:r w:rsidRPr="00C55A89">
              <w:rPr>
                <w:sz w:val="24"/>
              </w:rPr>
              <w:t xml:space="preserve">CVA </w:t>
            </w:r>
            <w:r>
              <w:rPr>
                <w:sz w:val="24"/>
              </w:rPr>
              <w:t>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01FB5201" w:rsidR="00916C37" w:rsidRPr="00973740" w:rsidRDefault="003B2AE7" w:rsidP="00DA5999">
            <w:r>
              <w:t xml:space="preserve">Part </w:t>
            </w:r>
            <w:r w:rsidR="00B70E53">
              <w:t>1</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FA62162" w:rsidR="00916C37" w:rsidRPr="00973740" w:rsidRDefault="00B70E53" w:rsidP="00DA5999">
            <w:r>
              <w:t>0</w:t>
            </w:r>
            <w:r w:rsidRPr="007025F0">
              <w:t>1 April 202</w:t>
            </w:r>
            <w:r w:rsidR="00247EB1">
              <w:t>6</w:t>
            </w:r>
          </w:p>
        </w:tc>
      </w:tr>
      <w:tr w:rsidR="00B70E53" w:rsidRPr="00973740" w14:paraId="3C97C123" w14:textId="77777777" w:rsidTr="00DA5999">
        <w:trPr>
          <w:trHeight w:val="227"/>
        </w:trPr>
        <w:tc>
          <w:tcPr>
            <w:tcW w:w="2192" w:type="pct"/>
          </w:tcPr>
          <w:p w14:paraId="1C30CD7D" w14:textId="77777777" w:rsidR="00B70E53" w:rsidRPr="0072107A" w:rsidRDefault="00B70E53" w:rsidP="00B70E53">
            <w:r w:rsidRPr="0072107A">
              <w:t>Voting End Date:</w:t>
            </w:r>
          </w:p>
        </w:tc>
        <w:tc>
          <w:tcPr>
            <w:tcW w:w="2808" w:type="pct"/>
          </w:tcPr>
          <w:p w14:paraId="1747E7E4" w14:textId="7A22A9FA" w:rsidR="00B70E53" w:rsidRPr="00973740" w:rsidRDefault="00C75898" w:rsidP="00B70E53">
            <w:r>
              <w:t>08</w:t>
            </w:r>
            <w:r w:rsidR="00B70E53">
              <w:t xml:space="preserve"> </w:t>
            </w:r>
            <w:r w:rsidR="00247EB1">
              <w:t>August</w:t>
            </w:r>
            <w:r w:rsidR="00B70E53">
              <w:t xml:space="preserve"> 202</w:t>
            </w:r>
            <w:r w:rsidR="00247EB1">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793F702B" w14:textId="199528C8"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B373" w14:textId="421B293A"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439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47EB1"/>
    <w:rsid w:val="0025131B"/>
    <w:rsid w:val="00275D11"/>
    <w:rsid w:val="002B61A0"/>
    <w:rsid w:val="002E12C0"/>
    <w:rsid w:val="0031153A"/>
    <w:rsid w:val="00340116"/>
    <w:rsid w:val="0034443A"/>
    <w:rsid w:val="0035712C"/>
    <w:rsid w:val="003B2AE7"/>
    <w:rsid w:val="0040580C"/>
    <w:rsid w:val="00410907"/>
    <w:rsid w:val="004572E2"/>
    <w:rsid w:val="004635BB"/>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73ABC"/>
    <w:rsid w:val="00884177"/>
    <w:rsid w:val="008A35FA"/>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C01797"/>
    <w:rsid w:val="00C14337"/>
    <w:rsid w:val="00C75898"/>
    <w:rsid w:val="00CE12F8"/>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44090"/>
    <w:rsid w:val="00F66F8D"/>
    <w:rsid w:val="00F709FF"/>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474451"/>
    <w:rsid w:val="0063588F"/>
    <w:rsid w:val="008052A4"/>
    <w:rsid w:val="009757BD"/>
    <w:rsid w:val="00A12FE0"/>
    <w:rsid w:val="00DF6C2B"/>
    <w:rsid w:val="00F44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2.xml><?xml version="1.0" encoding="utf-8"?>
<ds:datastoreItem xmlns:ds="http://schemas.openxmlformats.org/officeDocument/2006/customXml" ds:itemID="{EE2E861E-962C-4BEB-B07A-6856782BED67}"/>
</file>

<file path=customXml/itemProps3.xml><?xml version="1.0" encoding="utf-8"?>
<ds:datastoreItem xmlns:ds="http://schemas.openxmlformats.org/officeDocument/2006/customXml" ds:itemID="{A071B585-17B3-44F4-A3B8-4065E0E5B739}"/>
</file>

<file path=customXml/itemProps4.xml><?xml version="1.0" encoding="utf-8"?>
<ds:datastoreItem xmlns:ds="http://schemas.openxmlformats.org/officeDocument/2006/customXml" ds:itemID="{D9E2CECE-5FDD-49E0-A5F3-D54075C12699}"/>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367</Words>
  <Characters>2094</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2025-07-08T13:32:00Z</dcterms:created>
  <dcterms:modified xsi:type="dcterms:W3CDTF">2025-07-08T13:32:00Z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ies>
</file>